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CE707C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D3268E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D3268E">
              <w:rPr>
                <w:spacing w:val="1"/>
              </w:rPr>
              <w:t xml:space="preserve">Сухаревской М. В.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D3268E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D3268E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5A7774">
              <w:t>и объект</w:t>
            </w:r>
            <w:r w:rsidR="00D3268E">
              <w:t>а</w:t>
            </w:r>
            <w:r w:rsidR="005A7774">
              <w:t xml:space="preserve">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D3268E" w:rsidRDefault="00D25713" w:rsidP="00D3268E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D3268E">
        <w:rPr>
          <w:spacing w:val="1"/>
        </w:rPr>
        <w:t xml:space="preserve">Сухаревской М. В. разрешение </w:t>
      </w:r>
      <w:r w:rsidR="00D3268E" w:rsidRPr="001309F9">
        <w:t>на условно разрешенный вид использования земел</w:t>
      </w:r>
      <w:r w:rsidR="00D3268E" w:rsidRPr="001309F9">
        <w:t>ь</w:t>
      </w:r>
      <w:r w:rsidR="00D3268E" w:rsidRPr="001309F9">
        <w:t>ного участка с кадастровым номером 54:35:</w:t>
      </w:r>
      <w:r w:rsidR="00D3268E">
        <w:t>092390</w:t>
      </w:r>
      <w:r w:rsidR="00D3268E" w:rsidRPr="001309F9">
        <w:t>:</w:t>
      </w:r>
      <w:r w:rsidR="00D3268E">
        <w:t xml:space="preserve">510 </w:t>
      </w:r>
      <w:r w:rsidR="00D3268E" w:rsidRPr="001309F9">
        <w:t xml:space="preserve">площадью </w:t>
      </w:r>
      <w:r w:rsidR="00D3268E">
        <w:t>1407 </w:t>
      </w:r>
      <w:r w:rsidR="00D3268E" w:rsidRPr="001309F9">
        <w:t>кв. м</w:t>
      </w:r>
      <w:r w:rsidR="00D3268E">
        <w:t xml:space="preserve"> с местоположением: </w:t>
      </w:r>
      <w:r w:rsidR="00D3268E" w:rsidRPr="00826EB2">
        <w:t>Российская Фе</w:t>
      </w:r>
      <w:r w:rsidR="00D3268E">
        <w:t>дерация, Новосибирская область, город Новос</w:t>
      </w:r>
      <w:r w:rsidR="00D3268E">
        <w:t>и</w:t>
      </w:r>
      <w:r w:rsidR="00D3268E">
        <w:t>бирск, СНТ «Весна» и объекта капитального строительства (</w:t>
      </w:r>
      <w:r w:rsidR="00D3268E" w:rsidRPr="00ED1A1B">
        <w:rPr>
          <w:spacing w:val="1"/>
        </w:rPr>
        <w:t>зона ведения садоводства и ого</w:t>
      </w:r>
      <w:r w:rsidR="00D3268E">
        <w:rPr>
          <w:spacing w:val="1"/>
        </w:rPr>
        <w:t xml:space="preserve">родничества </w:t>
      </w:r>
      <w:r w:rsidR="00D3268E" w:rsidRPr="00ED1A1B">
        <w:rPr>
          <w:spacing w:val="1"/>
        </w:rPr>
        <w:t>(СХ-1)</w:t>
      </w:r>
      <w:r w:rsidR="00D3268E">
        <w:rPr>
          <w:spacing w:val="1"/>
        </w:rPr>
        <w:t>)</w:t>
      </w:r>
      <w:r w:rsidR="00D3268E">
        <w:t xml:space="preserve"> – «магазины (4.4) – объекты для продажи товаров, торговая пл</w:t>
      </w:r>
      <w:r w:rsidR="00D3268E">
        <w:t>о</w:t>
      </w:r>
      <w:r w:rsidR="00D3268E">
        <w:t>щадь которых составляет до 5000 кв. метров».</w:t>
      </w:r>
    </w:p>
    <w:p w:rsidR="00FE2272" w:rsidRPr="0091260B" w:rsidRDefault="00645674" w:rsidP="00D3268E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CE707C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D3268E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5B92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57B09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55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2D07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17D0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47528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23671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A7774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3603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977A3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5D1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176E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0E37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B58A9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E707C"/>
    <w:rsid w:val="00CF0AF2"/>
    <w:rsid w:val="00CF1674"/>
    <w:rsid w:val="00CF2496"/>
    <w:rsid w:val="00CF2EC8"/>
    <w:rsid w:val="00D010FE"/>
    <w:rsid w:val="00D044EA"/>
    <w:rsid w:val="00D04B6C"/>
    <w:rsid w:val="00D05FAF"/>
    <w:rsid w:val="00D126CB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3268E"/>
    <w:rsid w:val="00D47172"/>
    <w:rsid w:val="00D62A10"/>
    <w:rsid w:val="00D62C32"/>
    <w:rsid w:val="00D72C9A"/>
    <w:rsid w:val="00D737C9"/>
    <w:rsid w:val="00D76C5E"/>
    <w:rsid w:val="00D902A4"/>
    <w:rsid w:val="00D90C0C"/>
    <w:rsid w:val="00D9248D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3A334-4097-47BD-8856-829A6530A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91</TotalTime>
  <Pages>1</Pages>
  <Words>210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72</cp:revision>
  <cp:lastPrinted>2020-02-25T03:17:00Z</cp:lastPrinted>
  <dcterms:created xsi:type="dcterms:W3CDTF">2023-05-10T04:37:00Z</dcterms:created>
  <dcterms:modified xsi:type="dcterms:W3CDTF">2026-01-13T06:01:00Z</dcterms:modified>
</cp:coreProperties>
</file>